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D2E5" w14:textId="5E05C6A3" w:rsidR="0023163A" w:rsidRDefault="00FD0B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B23BE" w:rsidRPr="00EB23BE">
        <w:rPr>
          <w:rFonts w:cs="Arial"/>
          <w:b/>
          <w:sz w:val="24"/>
          <w:szCs w:val="24"/>
        </w:rPr>
        <w:t>99</w:t>
      </w:r>
      <w:r>
        <w:rPr>
          <w:b/>
          <w:i/>
          <w:sz w:val="28"/>
        </w:rPr>
        <w:tab/>
        <w:t>R5-2</w:t>
      </w:r>
      <w:r w:rsidR="00F12846">
        <w:rPr>
          <w:b/>
          <w:i/>
          <w:sz w:val="28"/>
        </w:rPr>
        <w:t>32620</w:t>
      </w:r>
    </w:p>
    <w:p w14:paraId="4263D2E6" w14:textId="478300E0" w:rsidR="0023163A" w:rsidRPr="003625A9" w:rsidRDefault="00EB23B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en-US"/>
        </w:rPr>
      </w:pPr>
      <w:r w:rsidRPr="00EB23BE">
        <w:rPr>
          <w:rFonts w:ascii="Arial" w:hAnsi="Arial" w:cs="Arial"/>
          <w:b/>
          <w:bCs/>
          <w:sz w:val="24"/>
          <w:lang w:val="en-US"/>
        </w:rPr>
        <w:t>Incheon, South Korea, 22 – 26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3163A" w14:paraId="4263D2E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D2E7" w14:textId="77777777" w:rsidR="0023163A" w:rsidRDefault="00FD0B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23163A" w14:paraId="4263D2E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2E9" w14:textId="77777777" w:rsidR="0023163A" w:rsidRDefault="00FD0B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3163A" w14:paraId="4263D2E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263D2EB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263D2EC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3D2EE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3D2EF" w14:textId="1F6544FC" w:rsidR="0023163A" w:rsidRDefault="00FD0BE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E00E8E" w:rsidRPr="00662F86">
              <w:t>PC3 EN-DC DC_</w:t>
            </w:r>
            <w:r>
              <w:t>71</w:t>
            </w:r>
            <w:r w:rsidR="00E00E8E" w:rsidRPr="00662F86">
              <w:t>A_n</w:t>
            </w:r>
            <w:r w:rsidR="00E00E8E">
              <w:t>2</w:t>
            </w:r>
            <w:r w:rsidR="00E00E8E" w:rsidRPr="00662F86">
              <w:t>A</w:t>
            </w:r>
            <w:r w:rsidR="00E00E8E">
              <w:rPr>
                <w:highlight w:val="yellow"/>
              </w:rPr>
              <w:t xml:space="preserve"> </w:t>
            </w:r>
          </w:p>
        </w:tc>
      </w:tr>
      <w:tr w:rsidR="0023163A" w14:paraId="4263D2F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263D2F1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263D2F2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3D2F4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263D2F5" w14:textId="5F0E9E88" w:rsidR="0023163A" w:rsidRDefault="004B256B">
            <w:pPr>
              <w:pStyle w:val="CRCoverPage"/>
              <w:spacing w:after="0"/>
              <w:ind w:left="100"/>
            </w:pPr>
            <w:r w:rsidRPr="004B256B">
              <w:t>Qualcomm India Pvt Ltd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63D2F6" w14:textId="77777777" w:rsidR="0023163A" w:rsidRDefault="002316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3D2F7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D2F8" w14:textId="7E3A8C83" w:rsidR="0023163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4A2020">
                <w:rPr>
                  <w:noProof/>
                </w:rPr>
                <w:t>2023-05-</w:t>
              </w:r>
            </w:fldSimple>
            <w:r w:rsidR="004A2020">
              <w:rPr>
                <w:noProof/>
              </w:rPr>
              <w:t>12</w:t>
            </w:r>
          </w:p>
        </w:tc>
      </w:tr>
    </w:tbl>
    <w:p w14:paraId="4263D2FA" w14:textId="77777777" w:rsidR="0023163A" w:rsidRDefault="0023163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23163A" w14:paraId="4263D301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63D2FB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3D2FC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263D2FE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63D30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8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4263D302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63D303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263D305" w14:textId="77777777" w:rsidR="0023163A" w:rsidRDefault="00FD0B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6" w14:textId="7886E92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0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0A" w14:textId="77777777" w:rsidR="0023163A" w:rsidRDefault="00FD0BEB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C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E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11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13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D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7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8" w14:textId="77777777" w:rsidR="0023163A" w:rsidRDefault="00FD0BEB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A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F" w14:textId="77777777" w:rsidR="0023163A" w:rsidRDefault="00FD0BE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1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3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6" w14:textId="77777777" w:rsidR="0023163A" w:rsidRDefault="00FD0BE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8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C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D" w14:textId="77777777" w:rsidR="0023163A" w:rsidRDefault="00FD0BE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E" w14:textId="6AAC1AC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F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1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3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3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8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0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A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B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D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E" w14:textId="4BBA9355" w:rsidR="0023163A" w:rsidRDefault="00FD0B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1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42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3" w14:textId="4F1204CF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4" w14:textId="77777777" w:rsidR="0023163A" w:rsidRDefault="00FD0BEB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8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49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63D34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263D34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52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4D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263D34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4F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50" w14:textId="030A530E" w:rsidR="0023163A" w:rsidRDefault="00E00E8E">
            <w:pPr>
              <w:pStyle w:val="CRCoverPage"/>
              <w:spacing w:after="0"/>
              <w:rPr>
                <w:b/>
                <w:caps/>
              </w:rPr>
            </w:pPr>
            <w:r w:rsidRPr="00662F86">
              <w:t>DC_</w:t>
            </w:r>
            <w:r w:rsidR="00FD0BEB">
              <w:t>71</w:t>
            </w:r>
            <w:r w:rsidRPr="00662F86">
              <w:t>A_n</w:t>
            </w:r>
            <w:r>
              <w:t>2</w:t>
            </w:r>
            <w:r w:rsidRPr="00662F86"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1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63D35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263D35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63D355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263D35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5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263D35A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263D35B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5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263D35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64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5F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263D36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61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62" w14:textId="77777777" w:rsidR="0023163A" w:rsidRDefault="00FD0BE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63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6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3D36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263D36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63D367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68" w14:textId="77777777" w:rsidR="0023163A" w:rsidRDefault="0023163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D36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263D36B" w14:textId="77777777" w:rsidR="0023163A" w:rsidRDefault="0023163A">
      <w:pPr>
        <w:pStyle w:val="CRCoverPage"/>
        <w:rPr>
          <w:lang w:val="en-US"/>
        </w:rPr>
      </w:pPr>
    </w:p>
    <w:sectPr w:rsidR="0023163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71950" w14:textId="77777777" w:rsidR="00907EA0" w:rsidRDefault="00907EA0">
      <w:pPr>
        <w:spacing w:after="0"/>
      </w:pPr>
      <w:r>
        <w:separator/>
      </w:r>
    </w:p>
  </w:endnote>
  <w:endnote w:type="continuationSeparator" w:id="0">
    <w:p w14:paraId="62BF84F6" w14:textId="77777777" w:rsidR="00907EA0" w:rsidRDefault="00907E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C" w14:textId="77777777" w:rsidR="0023163A" w:rsidRDefault="00FD0B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4D26" w14:textId="77777777" w:rsidR="00907EA0" w:rsidRDefault="00907EA0">
      <w:pPr>
        <w:spacing w:after="0"/>
      </w:pPr>
      <w:r>
        <w:separator/>
      </w:r>
    </w:p>
  </w:footnote>
  <w:footnote w:type="continuationSeparator" w:id="0">
    <w:p w14:paraId="7D41BDB0" w14:textId="77777777" w:rsidR="00907EA0" w:rsidRDefault="00907E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A" w14:textId="77777777" w:rsidR="0023163A" w:rsidRDefault="0023163A">
    <w:pPr>
      <w:pStyle w:val="Header"/>
    </w:pPr>
  </w:p>
  <w:p w14:paraId="4263D37B" w14:textId="77777777" w:rsidR="0023163A" w:rsidRDefault="00231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7011171">
    <w:abstractNumId w:val="3"/>
  </w:num>
  <w:num w:numId="2" w16cid:durableId="1006252144">
    <w:abstractNumId w:val="5"/>
  </w:num>
  <w:num w:numId="3" w16cid:durableId="1696534672">
    <w:abstractNumId w:val="1"/>
  </w:num>
  <w:num w:numId="4" w16cid:durableId="1518734887">
    <w:abstractNumId w:val="4"/>
  </w:num>
  <w:num w:numId="5" w16cid:durableId="1356805796">
    <w:abstractNumId w:val="14"/>
  </w:num>
  <w:num w:numId="6" w16cid:durableId="1805461071">
    <w:abstractNumId w:val="2"/>
  </w:num>
  <w:num w:numId="7" w16cid:durableId="108667088">
    <w:abstractNumId w:val="10"/>
  </w:num>
  <w:num w:numId="8" w16cid:durableId="851915280">
    <w:abstractNumId w:val="7"/>
  </w:num>
  <w:num w:numId="9" w16cid:durableId="602222511">
    <w:abstractNumId w:val="13"/>
  </w:num>
  <w:num w:numId="10" w16cid:durableId="741366373">
    <w:abstractNumId w:val="15"/>
  </w:num>
  <w:num w:numId="11" w16cid:durableId="1511986085">
    <w:abstractNumId w:val="16"/>
  </w:num>
  <w:num w:numId="12" w16cid:durableId="1297445846">
    <w:abstractNumId w:val="8"/>
  </w:num>
  <w:num w:numId="13" w16cid:durableId="1005547433">
    <w:abstractNumId w:val="9"/>
  </w:num>
  <w:num w:numId="14" w16cid:durableId="1970472644">
    <w:abstractNumId w:val="6"/>
  </w:num>
  <w:num w:numId="15" w16cid:durableId="926503379">
    <w:abstractNumId w:val="12"/>
  </w:num>
  <w:num w:numId="16" w16cid:durableId="1888225167">
    <w:abstractNumId w:val="0"/>
  </w:num>
  <w:num w:numId="17" w16cid:durableId="158278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EF8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163A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25A9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020"/>
    <w:rsid w:val="004A25AA"/>
    <w:rsid w:val="004A3773"/>
    <w:rsid w:val="004A4DC4"/>
    <w:rsid w:val="004A52CF"/>
    <w:rsid w:val="004A5ADE"/>
    <w:rsid w:val="004A6AFE"/>
    <w:rsid w:val="004B256B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B2A"/>
    <w:rsid w:val="00907A29"/>
    <w:rsid w:val="00907EA0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0E8E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3BE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2846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BEB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63D2E5"/>
  <w15:docId w15:val="{DBCC0AFF-1593-4616-A7A7-046FB1DC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3625A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1</Pages>
  <Words>102</Words>
  <Characters>584</Characters>
  <Application>Microsoft Office Word</Application>
  <DocSecurity>0</DocSecurity>
  <Lines>4</Lines>
  <Paragraphs>1</Paragraphs>
  <ScaleCrop>false</ScaleCrop>
  <Company>ETSI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Kevin Wang (QMC)</cp:lastModifiedBy>
  <cp:revision>15</cp:revision>
  <cp:lastPrinted>2020-02-05T15:54:00Z</cp:lastPrinted>
  <dcterms:created xsi:type="dcterms:W3CDTF">2022-09-02T09:30:00Z</dcterms:created>
  <dcterms:modified xsi:type="dcterms:W3CDTF">2023-05-11T19:28:00Z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